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28BCC" w14:textId="77777777" w:rsidR="00882486" w:rsidRDefault="00882486" w:rsidP="00882486">
      <w:pPr>
        <w:pStyle w:val="NoSpacing"/>
      </w:pPr>
      <w:r>
        <w:rPr>
          <w:u w:val="single"/>
        </w:rPr>
        <w:t>William BURTON</w:t>
      </w:r>
      <w:r>
        <w:t xml:space="preserve">     </w:t>
      </w:r>
      <w:proofErr w:type="gramStart"/>
      <w:r>
        <w:t xml:space="preserve">   (</w:t>
      </w:r>
      <w:proofErr w:type="gramEnd"/>
      <w:r>
        <w:t>fl.1429)</w:t>
      </w:r>
    </w:p>
    <w:p w14:paraId="1989CD0E" w14:textId="77777777" w:rsidR="00882486" w:rsidRDefault="00882486" w:rsidP="00882486">
      <w:pPr>
        <w:pStyle w:val="NoSpacing"/>
      </w:pPr>
      <w:r>
        <w:t>of London. Grocer.</w:t>
      </w:r>
    </w:p>
    <w:p w14:paraId="568C518D" w14:textId="77777777" w:rsidR="00882486" w:rsidRDefault="00882486" w:rsidP="00882486">
      <w:pPr>
        <w:pStyle w:val="NoSpacing"/>
      </w:pPr>
    </w:p>
    <w:p w14:paraId="6021624A" w14:textId="77777777" w:rsidR="00882486" w:rsidRDefault="00882486" w:rsidP="00882486">
      <w:pPr>
        <w:pStyle w:val="NoSpacing"/>
      </w:pPr>
    </w:p>
    <w:p w14:paraId="7BC4A970" w14:textId="77777777" w:rsidR="00882486" w:rsidRDefault="00882486" w:rsidP="00882486">
      <w:pPr>
        <w:pStyle w:val="NoSpacing"/>
      </w:pPr>
      <w:r>
        <w:t xml:space="preserve">  4 Jun.1429</w:t>
      </w:r>
      <w:r>
        <w:tab/>
        <w:t>John Man(q.v.) became his apprentice, having been turned over from</w:t>
      </w:r>
    </w:p>
    <w:p w14:paraId="42A537DB" w14:textId="77777777" w:rsidR="00882486" w:rsidRDefault="00882486" w:rsidP="00882486">
      <w:pPr>
        <w:pStyle w:val="NoSpacing"/>
      </w:pPr>
      <w:r>
        <w:tab/>
      </w:r>
      <w:r>
        <w:tab/>
        <w:t xml:space="preserve">his apprenticeship with Thomas </w:t>
      </w:r>
      <w:proofErr w:type="spellStart"/>
      <w:r>
        <w:t>Brewod</w:t>
      </w:r>
      <w:proofErr w:type="spellEnd"/>
      <w:r>
        <w:t xml:space="preserve"> of London, grocer(q.v.).</w:t>
      </w:r>
    </w:p>
    <w:p w14:paraId="575CA44C" w14:textId="77777777" w:rsidR="00882486" w:rsidRPr="006A7F50" w:rsidRDefault="00882486" w:rsidP="00882486">
      <w:pPr>
        <w:pStyle w:val="NoSpacing"/>
        <w:ind w:left="1440"/>
      </w:pPr>
      <w:r w:rsidRPr="00077E02"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t>A.</w:t>
      </w:r>
      <w:proofErr w:type="gramStart"/>
      <w:r w:rsidRPr="00077E02">
        <w:t>H.Thomas</w:t>
      </w:r>
      <w:proofErr w:type="spellEnd"/>
      <w:proofErr w:type="gramEnd"/>
      <w:r w:rsidRPr="00077E02">
        <w:t xml:space="preserve"> pub. Cambridge University Press 1943 p.</w:t>
      </w:r>
      <w:r>
        <w:t>229)</w:t>
      </w:r>
    </w:p>
    <w:p w14:paraId="1817EC5A" w14:textId="77777777" w:rsidR="00882486" w:rsidRDefault="00882486" w:rsidP="00882486">
      <w:pPr>
        <w:pStyle w:val="NoSpacing"/>
        <w:rPr>
          <w:u w:val="single"/>
        </w:rPr>
      </w:pPr>
    </w:p>
    <w:p w14:paraId="68D2EC05" w14:textId="77777777" w:rsidR="00882486" w:rsidRDefault="00882486" w:rsidP="00882486">
      <w:pPr>
        <w:pStyle w:val="NoSpacing"/>
        <w:rPr>
          <w:u w:val="single"/>
        </w:rPr>
      </w:pPr>
    </w:p>
    <w:p w14:paraId="7EB565E9" w14:textId="77777777" w:rsidR="00882486" w:rsidRDefault="00882486" w:rsidP="00882486">
      <w:pPr>
        <w:pStyle w:val="NoSpacing"/>
      </w:pPr>
      <w:r>
        <w:t>18 July 2024</w:t>
      </w:r>
    </w:p>
    <w:p w14:paraId="2E39AD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5C398" w14:textId="77777777" w:rsidR="00882486" w:rsidRDefault="00882486" w:rsidP="009139A6">
      <w:r>
        <w:separator/>
      </w:r>
    </w:p>
  </w:endnote>
  <w:endnote w:type="continuationSeparator" w:id="0">
    <w:p w14:paraId="77BC743D" w14:textId="77777777" w:rsidR="00882486" w:rsidRDefault="008824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13B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C6D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8DD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4F908" w14:textId="77777777" w:rsidR="00882486" w:rsidRDefault="00882486" w:rsidP="009139A6">
      <w:r>
        <w:separator/>
      </w:r>
    </w:p>
  </w:footnote>
  <w:footnote w:type="continuationSeparator" w:id="0">
    <w:p w14:paraId="3D899DD6" w14:textId="77777777" w:rsidR="00882486" w:rsidRDefault="008824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65A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D0E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C9E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486"/>
    <w:rsid w:val="000666E0"/>
    <w:rsid w:val="000B2D10"/>
    <w:rsid w:val="002510B7"/>
    <w:rsid w:val="00270799"/>
    <w:rsid w:val="005C130B"/>
    <w:rsid w:val="00826F5C"/>
    <w:rsid w:val="0088248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D37D9"/>
  <w15:chartTrackingRefBased/>
  <w15:docId w15:val="{61867F5A-CA89-4408-AA53-01BD3EC9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2024-07-20T16:27:00Z</dcterms:created>
  <dcterms:modified xsi:type="dcterms:W3CDTF">2024-07-20T16:28:00Z</dcterms:modified>
</cp:coreProperties>
</file>